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C63C6" w14:textId="77777777" w:rsidR="00E75879" w:rsidRDefault="00E75879" w:rsidP="00E758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Thomas MARKYNGTON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3BC5368" w14:textId="071A7B5D" w:rsidR="00E75879" w:rsidRDefault="00E75879" w:rsidP="00E758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Monk of Rufford.</w:t>
      </w:r>
    </w:p>
    <w:p w14:paraId="4AD8AAA0" w14:textId="77777777" w:rsidR="00E75879" w:rsidRDefault="00E75879" w:rsidP="00E758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16A0E7" w14:textId="77777777" w:rsidR="00E75879" w:rsidRDefault="00E75879" w:rsidP="00E758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27A386" w14:textId="77777777" w:rsidR="00E75879" w:rsidRDefault="00E75879" w:rsidP="00E758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church of the Carmelites in York by</w:t>
      </w:r>
    </w:p>
    <w:p w14:paraId="0BB90AD9" w14:textId="77777777" w:rsidR="00E75879" w:rsidRDefault="00E75879" w:rsidP="00E758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54E1DF07" w14:textId="77777777" w:rsidR="00E75879" w:rsidRDefault="00E75879" w:rsidP="00E758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78360099" w14:textId="77777777" w:rsidR="00E75879" w:rsidRDefault="00E75879" w:rsidP="00E758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C1E22C" w14:textId="77777777" w:rsidR="00E75879" w:rsidRDefault="00E75879" w:rsidP="00E758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0E7DBE" w14:textId="77777777" w:rsidR="00E75879" w:rsidRPr="00E16E2D" w:rsidRDefault="00E75879" w:rsidP="00E758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2021</w:t>
      </w:r>
    </w:p>
    <w:p w14:paraId="14202F51" w14:textId="45FA87A3" w:rsidR="00BA00AB" w:rsidRPr="00E7587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758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A870C" w14:textId="77777777" w:rsidR="00E75879" w:rsidRDefault="00E75879" w:rsidP="009139A6">
      <w:r>
        <w:separator/>
      </w:r>
    </w:p>
  </w:endnote>
  <w:endnote w:type="continuationSeparator" w:id="0">
    <w:p w14:paraId="6D10A2F4" w14:textId="77777777" w:rsidR="00E75879" w:rsidRDefault="00E758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78E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98BC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4CB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3F332" w14:textId="77777777" w:rsidR="00E75879" w:rsidRDefault="00E75879" w:rsidP="009139A6">
      <w:r>
        <w:separator/>
      </w:r>
    </w:p>
  </w:footnote>
  <w:footnote w:type="continuationSeparator" w:id="0">
    <w:p w14:paraId="7CCB08AF" w14:textId="77777777" w:rsidR="00E75879" w:rsidRDefault="00E758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A2C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302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8A9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87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7587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5C173"/>
  <w15:chartTrackingRefBased/>
  <w15:docId w15:val="{7D02AB03-D335-4828-AD95-FA5DE7558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2021-04-21T18:33:00Z</dcterms:created>
  <dcterms:modified xsi:type="dcterms:W3CDTF">2021-04-21T18:35:00Z</dcterms:modified>
</cp:coreProperties>
</file>